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2D" w:rsidRPr="00574E76" w:rsidRDefault="00E1682D" w:rsidP="00E1682D">
      <w:pPr>
        <w:ind w:right="-459"/>
        <w:jc w:val="center"/>
        <w:rPr>
          <w:noProof/>
        </w:rPr>
      </w:pPr>
      <w:r w:rsidRPr="00574E76">
        <w:rPr>
          <w:noProof/>
          <w:sz w:val="24"/>
          <w:szCs w:val="24"/>
        </w:rPr>
        <w:t xml:space="preserve">    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           </w:t>
      </w:r>
      <w:r w:rsidRPr="00574E76">
        <w:rPr>
          <w:noProof/>
        </w:rPr>
        <w:t>приложение 1</w:t>
      </w:r>
    </w:p>
    <w:p w:rsidR="00E1682D" w:rsidRPr="00574E76" w:rsidRDefault="00E1682D" w:rsidP="00E1682D">
      <w:pPr>
        <w:jc w:val="center"/>
        <w:rPr>
          <w:noProof/>
          <w:sz w:val="24"/>
          <w:szCs w:val="24"/>
        </w:rPr>
      </w:pPr>
      <w:r w:rsidRPr="00574E76">
        <w:rPr>
          <w:noProof/>
          <w:sz w:val="24"/>
          <w:szCs w:val="24"/>
        </w:rPr>
        <w:t xml:space="preserve">               </w:t>
      </w:r>
    </w:p>
    <w:p w:rsidR="00E1682D" w:rsidRDefault="00E1682D" w:rsidP="00E1682D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E1682D" w:rsidRDefault="00E1682D" w:rsidP="00E1682D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E1682D" w:rsidRDefault="00E1682D" w:rsidP="00E1682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1682D" w:rsidRDefault="00E1682D" w:rsidP="00E1682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E1682D" w:rsidRDefault="00E1682D" w:rsidP="00E1682D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01.05.2023 по 31.05.2023</w:t>
      </w:r>
    </w:p>
    <w:p w:rsidR="00E1682D" w:rsidRPr="00D92CAB" w:rsidRDefault="00E1682D" w:rsidP="00E1682D">
      <w:pPr>
        <w:jc w:val="center"/>
        <w:rPr>
          <w:noProof/>
          <w:sz w:val="24"/>
        </w:rPr>
      </w:pPr>
    </w:p>
    <w:p w:rsidR="00E1682D" w:rsidRDefault="00E1682D" w:rsidP="00E1682D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498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418"/>
      </w:tblGrid>
      <w:tr w:rsidR="00607D37" w:rsidTr="00E1682D">
        <w:trPr>
          <w:cantSplit/>
          <w:trHeight w:val="207"/>
        </w:trPr>
        <w:tc>
          <w:tcPr>
            <w:tcW w:w="8080" w:type="dxa"/>
            <w:vMerge w:val="restart"/>
          </w:tcPr>
          <w:p w:rsidR="00607D37" w:rsidRPr="00E1682D" w:rsidRDefault="00607D37">
            <w:pPr>
              <w:jc w:val="center"/>
              <w:rPr>
                <w:noProof/>
                <w:sz w:val="18"/>
              </w:rPr>
            </w:pPr>
          </w:p>
          <w:p w:rsidR="00607D37" w:rsidRDefault="002027BA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8" w:type="dxa"/>
            <w:vMerge w:val="restart"/>
            <w:vAlign w:val="center"/>
          </w:tcPr>
          <w:p w:rsidR="00607D37" w:rsidRDefault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07D37" w:rsidTr="00E1682D">
        <w:trPr>
          <w:cantSplit/>
          <w:trHeight w:val="437"/>
        </w:trPr>
        <w:tc>
          <w:tcPr>
            <w:tcW w:w="8080" w:type="dxa"/>
            <w:vMerge/>
          </w:tcPr>
          <w:p w:rsidR="00607D37" w:rsidRDefault="00607D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607D37" w:rsidRDefault="00607D37">
            <w:pPr>
              <w:jc w:val="center"/>
              <w:rPr>
                <w:noProof/>
                <w:sz w:val="18"/>
              </w:rPr>
            </w:pPr>
          </w:p>
        </w:tc>
      </w:tr>
      <w:tr w:rsidR="00607D37" w:rsidTr="00E1682D">
        <w:trPr>
          <w:cantSplit/>
        </w:trPr>
        <w:tc>
          <w:tcPr>
            <w:tcW w:w="8080" w:type="dxa"/>
          </w:tcPr>
          <w:p w:rsidR="00607D37" w:rsidRDefault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8" w:type="dxa"/>
          </w:tcPr>
          <w:p w:rsidR="00607D37" w:rsidRDefault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07D37" w:rsidTr="00E1682D">
        <w:trPr>
          <w:cantSplit/>
        </w:trPr>
        <w:tc>
          <w:tcPr>
            <w:tcW w:w="8080" w:type="dxa"/>
          </w:tcPr>
          <w:p w:rsidR="00607D37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</w:t>
            </w:r>
            <w:bookmarkStart w:id="0" w:name="_GoBack"/>
            <w:bookmarkEnd w:id="0"/>
            <w:r>
              <w:rPr>
                <w:noProof/>
                <w:sz w:val="18"/>
              </w:rPr>
              <w:t>щена</w:t>
            </w:r>
          </w:p>
        </w:tc>
        <w:tc>
          <w:tcPr>
            <w:tcW w:w="1418" w:type="dxa"/>
          </w:tcPr>
          <w:p w:rsidR="00607D37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</w:p>
        </w:tc>
      </w:tr>
      <w:tr w:rsidR="002027BA" w:rsidTr="00E1682D">
        <w:trPr>
          <w:cantSplit/>
        </w:trPr>
        <w:tc>
          <w:tcPr>
            <w:tcW w:w="8080" w:type="dxa"/>
          </w:tcPr>
          <w:p w:rsidR="002027BA" w:rsidRDefault="002027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2027BA" w:rsidRDefault="002027BA" w:rsidP="002027B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243</w:t>
            </w:r>
          </w:p>
        </w:tc>
      </w:tr>
    </w:tbl>
    <w:p w:rsidR="00607D37" w:rsidRDefault="00607D37">
      <w:pPr>
        <w:rPr>
          <w:noProof/>
        </w:rPr>
      </w:pPr>
    </w:p>
    <w:p w:rsidR="00607D37" w:rsidRDefault="00607D37">
      <w:pPr>
        <w:rPr>
          <w:noProof/>
        </w:rPr>
      </w:pPr>
    </w:p>
    <w:p w:rsidR="00E1682D" w:rsidRDefault="00E1682D">
      <w:pPr>
        <w:rPr>
          <w:noProof/>
        </w:rPr>
      </w:pPr>
    </w:p>
    <w:p w:rsidR="002027BA" w:rsidRDefault="002027BA" w:rsidP="00E1682D">
      <w:pPr>
        <w:ind w:right="-318" w:firstLine="567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1682D">
        <w:rPr>
          <w:noProof/>
          <w:sz w:val="24"/>
        </w:rPr>
        <w:t xml:space="preserve">                                                                      Г.Е. </w:t>
      </w:r>
      <w:r>
        <w:rPr>
          <w:noProof/>
          <w:sz w:val="24"/>
        </w:rPr>
        <w:t xml:space="preserve">Мядзелиц </w:t>
      </w:r>
    </w:p>
    <w:sectPr w:rsidR="002027BA" w:rsidSect="00E1682D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BA"/>
    <w:rsid w:val="002027BA"/>
    <w:rsid w:val="00574E76"/>
    <w:rsid w:val="00607D37"/>
    <w:rsid w:val="00E1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90CB1-336D-4B42-A19E-985C7386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4</cp:revision>
  <cp:lastPrinted>2023-06-02T08:51:00Z</cp:lastPrinted>
  <dcterms:created xsi:type="dcterms:W3CDTF">2023-06-05T02:37:00Z</dcterms:created>
  <dcterms:modified xsi:type="dcterms:W3CDTF">2023-06-05T02:41:00Z</dcterms:modified>
</cp:coreProperties>
</file>